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0B1FCF" w:rsidRDefault="002278A7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258266" w:history="1">
        <w:r w:rsidR="000B1FCF" w:rsidRPr="00E72D60">
          <w:rPr>
            <w:rStyle w:val="aa"/>
          </w:rPr>
          <w:t>IP-FORWARD-MIB</w:t>
        </w:r>
        <w:r w:rsidR="000B1FCF">
          <w:rPr>
            <w:webHidden/>
          </w:rPr>
          <w:tab/>
        </w:r>
        <w:r w:rsidR="000B1FCF">
          <w:rPr>
            <w:webHidden/>
          </w:rPr>
          <w:fldChar w:fldCharType="begin"/>
        </w:r>
        <w:r w:rsidR="000B1FCF">
          <w:rPr>
            <w:webHidden/>
          </w:rPr>
          <w:instrText xml:space="preserve"> PAGEREF _Toc399258266 \h </w:instrText>
        </w:r>
        <w:r w:rsidR="000B1FCF">
          <w:rPr>
            <w:webHidden/>
          </w:rPr>
        </w:r>
        <w:r w:rsidR="000B1FCF">
          <w:rPr>
            <w:webHidden/>
          </w:rPr>
          <w:fldChar w:fldCharType="separate"/>
        </w:r>
        <w:r w:rsidR="000B1FCF">
          <w:rPr>
            <w:webHidden/>
          </w:rPr>
          <w:t>2</w:t>
        </w:r>
        <w:r w:rsidR="000B1FCF">
          <w:rPr>
            <w:webHidden/>
          </w:rPr>
          <w:fldChar w:fldCharType="end"/>
        </w:r>
      </w:hyperlink>
    </w:p>
    <w:p w:rsidR="000B1FCF" w:rsidRDefault="000B1FC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8267" w:history="1">
        <w:r w:rsidRPr="00E72D60">
          <w:rPr>
            <w:rStyle w:val="a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_Toc399258267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0B1FCF" w:rsidRDefault="000B1FC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8268" w:history="1">
        <w:r w:rsidRPr="00E72D60">
          <w:rPr>
            <w:rStyle w:val="aa"/>
          </w:rPr>
          <w:t>ipCidrRouteTable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_Toc399258268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0B1FCF" w:rsidRDefault="000B1FCF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8269" w:history="1">
        <w:r w:rsidRPr="00E72D60">
          <w:rPr>
            <w:rStyle w:val="aa"/>
          </w:rPr>
          <w:t>inetCidrRouteTable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_Toc399258269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2278A7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85420D" w:rsidRPr="00D85A6C" w:rsidRDefault="0085420D" w:rsidP="0085420D">
      <w:pPr>
        <w:pStyle w:val="1"/>
        <w:tabs>
          <w:tab w:val="num" w:pos="432"/>
        </w:tabs>
        <w:ind w:left="432" w:hanging="432"/>
        <w:jc w:val="both"/>
      </w:pPr>
      <w:bookmarkStart w:id="0" w:name="_Toc397420252"/>
      <w:bookmarkStart w:id="1" w:name="_Toc399258266"/>
      <w:r w:rsidRPr="00D85A6C">
        <w:lastRenderedPageBreak/>
        <w:t>IP-FORWARD-MIB</w:t>
      </w:r>
      <w:bookmarkEnd w:id="0"/>
      <w:bookmarkEnd w:id="1"/>
      <w:r w:rsidRPr="00D85A6C">
        <w:rPr>
          <w:rFonts w:hint="eastAsia"/>
        </w:rPr>
        <w:t xml:space="preserve"> </w:t>
      </w:r>
    </w:p>
    <w:p w:rsidR="0085420D" w:rsidRDefault="0085420D" w:rsidP="0085420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" w:name="_Toc397420253"/>
      <w:bookmarkStart w:id="3" w:name="_Toc399258267"/>
      <w:r w:rsidRPr="009540D9">
        <w:t>Scalar objects</w:t>
      </w:r>
      <w:bookmarkEnd w:id="2"/>
      <w:bookmarkEnd w:id="3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85420D" w:rsidRPr="00522330" w:rsidTr="0091260D">
        <w:trPr>
          <w:cantSplit/>
          <w:tblHeader/>
        </w:trPr>
        <w:tc>
          <w:tcPr>
            <w:tcW w:w="3000" w:type="dxa"/>
            <w:tcBorders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B34A72">
              <w:rPr>
                <w:rFonts w:ascii="Helvetica" w:hAnsi="Helvetica" w:cs="Helvetica" w:hint="eastAsia"/>
              </w:rPr>
              <w:t>ipCidrRouteNumber</w:t>
            </w:r>
            <w:proofErr w:type="spellEnd"/>
            <w:r w:rsidRPr="00B34A72">
              <w:rPr>
                <w:rFonts w:ascii="Helvetica" w:hAnsi="Helvetica" w:cs="Helvetica" w:hint="eastAsia"/>
              </w:rPr>
              <w:t>(</w:t>
            </w:r>
            <w:r>
              <w:rPr>
                <w:rFonts w:ascii="Helvetica" w:hAnsi="Helvetica" w:cs="Helvetica" w:hint="eastAsia"/>
              </w:rPr>
              <w:t>1.3.6.1.2.1.4.24.3</w:t>
            </w:r>
            <w:r w:rsidRPr="00B34A72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0A2A02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645C7">
              <w:rPr>
                <w:rFonts w:ascii="Helvetica" w:hAnsi="Helvetica" w:cs="Helvetica"/>
              </w:rPr>
              <w:t>inetCidrRouteNumber</w:t>
            </w:r>
            <w:proofErr w:type="spellEnd"/>
            <w:r w:rsidRPr="00522330">
              <w:rPr>
                <w:rFonts w:ascii="Helvetica" w:hAnsi="Helvetica" w:cs="Helvetica"/>
              </w:rPr>
              <w:t xml:space="preserve"> (1.3.6</w:t>
            </w:r>
            <w:r>
              <w:rPr>
                <w:rFonts w:ascii="Helvetica" w:hAnsi="Helvetica" w:cs="Helvetica"/>
              </w:rPr>
              <w:t>.1.2.1.4.24.</w:t>
            </w:r>
            <w:r>
              <w:rPr>
                <w:rFonts w:ascii="Helvetica" w:hAnsi="Helvetica" w:cs="Helvetica" w:hint="eastAsia"/>
              </w:rPr>
              <w:t>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85420D" w:rsidRPr="000A2A02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645C7">
              <w:rPr>
                <w:rFonts w:ascii="Helvetica" w:hAnsi="Helvetica" w:cs="Helvetica"/>
              </w:rPr>
              <w:t>inetCidrRouteDiscards</w:t>
            </w:r>
            <w:proofErr w:type="spellEnd"/>
            <w:r w:rsidRPr="00522330">
              <w:rPr>
                <w:rFonts w:ascii="Helvetica" w:hAnsi="Helvetica" w:cs="Helvetica"/>
              </w:rPr>
              <w:t xml:space="preserve"> (1.3.6</w:t>
            </w:r>
            <w:r>
              <w:rPr>
                <w:rFonts w:ascii="Helvetica" w:hAnsi="Helvetica" w:cs="Helvetica"/>
              </w:rPr>
              <w:t>.1.2.1.4.24.</w:t>
            </w:r>
            <w:r>
              <w:rPr>
                <w:rFonts w:ascii="Helvetica" w:hAnsi="Helvetica" w:cs="Helvetica" w:hint="eastAsia"/>
              </w:rPr>
              <w:t>8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85420D" w:rsidRPr="009C268D" w:rsidRDefault="0085420D" w:rsidP="0085420D"/>
    <w:p w:rsidR="0085420D" w:rsidRDefault="0085420D" w:rsidP="0085420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4" w:name="_Toc397420254"/>
      <w:bookmarkStart w:id="5" w:name="_Toc399258268"/>
      <w:proofErr w:type="spellStart"/>
      <w:proofErr w:type="gramStart"/>
      <w:r>
        <w:rPr>
          <w:rFonts w:hint="eastAsia"/>
        </w:rPr>
        <w:t>ipCidrRouteTable</w:t>
      </w:r>
      <w:bookmarkEnd w:id="4"/>
      <w:bookmarkEnd w:id="5"/>
      <w:proofErr w:type="spellEnd"/>
      <w:proofErr w:type="gramEnd"/>
    </w:p>
    <w:p w:rsidR="0085420D" w:rsidRPr="009540D9" w:rsidRDefault="0085420D" w:rsidP="0085420D">
      <w:pPr>
        <w:rPr>
          <w:b/>
        </w:rPr>
      </w:pPr>
      <w:r>
        <w:t xml:space="preserve">OID of this table is: </w:t>
      </w:r>
      <w:r>
        <w:rPr>
          <w:rFonts w:hint="eastAsia"/>
        </w:rPr>
        <w:t>1.3.6.1.2.1.4.24.4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85420D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 w:hint="eastAsia"/>
              </w:rPr>
              <w:t>ipCidrRouteDest</w:t>
            </w:r>
            <w:proofErr w:type="spellEnd"/>
            <w:r>
              <w:rPr>
                <w:rFonts w:ascii="Helvetica" w:hAnsi="Helvetica" w:cs="Helvetica" w:hint="eastAsia"/>
              </w:rPr>
              <w:t>(1.3.6.1.2.1.4.24.4.1.1)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 w:hint="eastAsia"/>
              </w:rPr>
              <w:t>ipCidrRouteMask</w:t>
            </w:r>
            <w:proofErr w:type="spellEnd"/>
            <w:r>
              <w:rPr>
                <w:rFonts w:ascii="Helvetica" w:hAnsi="Helvetica" w:cs="Helvetica" w:hint="eastAsia"/>
              </w:rPr>
              <w:t>(1.3.6.1.2.1.4.24.4.1.2)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 w:hint="eastAsia"/>
              </w:rPr>
              <w:t>ipCidrRouteTos</w:t>
            </w:r>
            <w:proofErr w:type="spellEnd"/>
            <w:r>
              <w:rPr>
                <w:rFonts w:ascii="Helvetica" w:hAnsi="Helvetica" w:cs="Helvetica" w:hint="eastAsia"/>
              </w:rPr>
              <w:t>(1.3.6.1.2.1.4.24.4.1.3)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 w:hint="eastAsia"/>
              </w:rPr>
              <w:t>ipCidrRouteNextHop</w:t>
            </w:r>
            <w:proofErr w:type="spellEnd"/>
            <w:r>
              <w:rPr>
                <w:rFonts w:ascii="Helvetica" w:hAnsi="Helvetica" w:cs="Helvetica" w:hint="eastAsia"/>
              </w:rPr>
              <w:t>(1.3.6.1.2.1.4.24.4.1.4)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 w:hint="eastAsia"/>
              </w:rPr>
              <w:t>ipCidrRouteIfIndex</w:t>
            </w:r>
            <w:proofErr w:type="spellEnd"/>
            <w:r>
              <w:rPr>
                <w:rFonts w:ascii="Helvetica" w:hAnsi="Helvetica" w:cs="Helvetica" w:hint="eastAsia"/>
              </w:rPr>
              <w:t>(1.3.6.1.2.1.4.24.4.1.5)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 w:hint="eastAsia"/>
              </w:rPr>
              <w:t>ipCidrRouteType</w:t>
            </w:r>
            <w:proofErr w:type="spellEnd"/>
            <w:r>
              <w:rPr>
                <w:rFonts w:ascii="Helvetica" w:hAnsi="Helvetica" w:cs="Helvetica" w:hint="eastAsia"/>
              </w:rPr>
              <w:t>(1.3.6.1.2.1.4.24.4.1.6)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 w:hint="eastAsia"/>
              </w:rPr>
              <w:t>ipCidrRouteProto</w:t>
            </w:r>
            <w:proofErr w:type="spellEnd"/>
            <w:r>
              <w:rPr>
                <w:rFonts w:ascii="Helvetica" w:hAnsi="Helvetica" w:cs="Helvetica" w:hint="eastAsia"/>
              </w:rPr>
              <w:t>(1.3.6.1.2.1.4.24.4.1.7)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 w:hint="eastAsia"/>
              </w:rPr>
              <w:t>ipCidrRouteAge</w:t>
            </w:r>
            <w:proofErr w:type="spellEnd"/>
            <w:r>
              <w:rPr>
                <w:rFonts w:ascii="Helvetica" w:hAnsi="Helvetica" w:cs="Helvetica" w:hint="eastAsia"/>
              </w:rPr>
              <w:t>(1.3.6.1.2.1.4.24.4.1.8)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 w:hint="eastAsia"/>
              </w:rPr>
              <w:t>ipCidrRouteInfo</w:t>
            </w:r>
            <w:proofErr w:type="spellEnd"/>
            <w:r>
              <w:rPr>
                <w:rFonts w:ascii="Helvetica" w:hAnsi="Helvetica" w:cs="Helvetica" w:hint="eastAsia"/>
              </w:rPr>
              <w:t>(1.3.6.1.2.1.4.24.4.1.9)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 w:hint="eastAsia"/>
              </w:rPr>
              <w:t>ipCidrRouteNextHopAS</w:t>
            </w:r>
            <w:proofErr w:type="spellEnd"/>
            <w:r>
              <w:rPr>
                <w:rFonts w:ascii="Helvetica" w:hAnsi="Helvetica" w:cs="Helvetica" w:hint="eastAsia"/>
              </w:rPr>
              <w:t>(1.3.6.1.2.1.4.24.4.1.10)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ipCidrRouteMetric1(1.3.6.1.2.1.4.24.4.1.11)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ipCidrRouteMetric2(1.3.6.1.2.1.4.24.4.1.12)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ipCidrRouteMetric3(1.3.6.1.2.1.4.24.4.1.13)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ipCidrRouteMetric4(1.3.6.1.2.1.4.24.4.1.14)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lastRenderedPageBreak/>
              <w:t>ipCidrRouteMetric5(1.3.6.1.2.1.4.24.4.1.15)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E08FC">
              <w:rPr>
                <w:rFonts w:ascii="Helvetica" w:hAnsi="Helvetica" w:cs="Helvetica" w:hint="eastAsia"/>
              </w:rPr>
              <w:t>Only support read</w:t>
            </w:r>
          </w:p>
        </w:tc>
      </w:tr>
      <w:tr w:rsidR="0085420D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>
              <w:rPr>
                <w:rFonts w:ascii="Helvetica" w:hAnsi="Helvetica" w:cs="Helvetica" w:hint="eastAsia"/>
              </w:rPr>
              <w:t>ipCidrRouteStatus</w:t>
            </w:r>
            <w:proofErr w:type="spellEnd"/>
            <w:r>
              <w:rPr>
                <w:rFonts w:ascii="Helvetica" w:hAnsi="Helvetica" w:cs="Helvetica" w:hint="eastAsia"/>
              </w:rPr>
              <w:t>(1.3.6.1.2.1.4.24.4.1.16)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85420D" w:rsidRDefault="0085420D" w:rsidP="0085420D">
      <w:pPr>
        <w:spacing w:before="156" w:after="156"/>
        <w:ind w:left="420"/>
        <w:rPr>
          <w:rFonts w:ascii="Helvetica" w:hAnsi="Helvetica" w:cs="Helvetica"/>
        </w:rPr>
      </w:pPr>
    </w:p>
    <w:p w:rsidR="0085420D" w:rsidRPr="0085420D" w:rsidRDefault="0085420D" w:rsidP="0085420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6" w:name="_Toc397420255"/>
      <w:bookmarkStart w:id="7" w:name="_Toc399258269"/>
      <w:proofErr w:type="spellStart"/>
      <w:proofErr w:type="gramStart"/>
      <w:r w:rsidRPr="0085420D">
        <w:t>inetCidrRouteTable</w:t>
      </w:r>
      <w:bookmarkEnd w:id="6"/>
      <w:bookmarkEnd w:id="7"/>
      <w:proofErr w:type="spellEnd"/>
      <w:proofErr w:type="gramEnd"/>
    </w:p>
    <w:p w:rsidR="0085420D" w:rsidRPr="008418BF" w:rsidRDefault="0085420D" w:rsidP="0085420D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2645C7">
        <w:t>1.3.6.1.2.1.4.24.7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85420D" w:rsidRPr="00DA3D72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645C7">
              <w:rPr>
                <w:rFonts w:ascii="Helvetica" w:hAnsi="Helvetica" w:cs="Helvetica"/>
              </w:rPr>
              <w:t>inetCidrRouteDestType</w:t>
            </w:r>
            <w:proofErr w:type="spellEnd"/>
          </w:p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(1.3.6.1.2.1.4.24.7.1.1)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As per MIB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645C7">
              <w:rPr>
                <w:rFonts w:ascii="Helvetica" w:hAnsi="Helvetica" w:cs="Helvetica"/>
              </w:rPr>
              <w:t>inetCidrRouteDest</w:t>
            </w:r>
            <w:proofErr w:type="spellEnd"/>
          </w:p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(1.3.6.1.2.1.4.24.7.1.2)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As per MIB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645C7">
              <w:rPr>
                <w:rFonts w:ascii="Helvetica" w:hAnsi="Helvetica" w:cs="Helvetica"/>
              </w:rPr>
              <w:t>inetCidrRoutePfxLen</w:t>
            </w:r>
            <w:proofErr w:type="spellEnd"/>
          </w:p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As per MIB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645C7">
              <w:rPr>
                <w:rFonts w:ascii="Helvetica" w:hAnsi="Helvetica" w:cs="Helvetica"/>
              </w:rPr>
              <w:t>inetCidrRoutePolicy</w:t>
            </w:r>
            <w:proofErr w:type="spellEnd"/>
          </w:p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As per MIB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645C7">
              <w:rPr>
                <w:rFonts w:ascii="Helvetica" w:hAnsi="Helvetica" w:cs="Helvetica"/>
              </w:rPr>
              <w:t>inetCidrRouteNextHopType</w:t>
            </w:r>
            <w:proofErr w:type="spellEnd"/>
          </w:p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(1.3.6.1.2.1.4.24.7.1.5)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5420D" w:rsidRPr="00522330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As per MIB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645C7">
              <w:rPr>
                <w:rFonts w:ascii="Helvetica" w:hAnsi="Helvetica" w:cs="Helvetica"/>
              </w:rPr>
              <w:t>inetCidrRouteNextHop</w:t>
            </w:r>
            <w:proofErr w:type="spellEnd"/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(1.3.6.1.2.1.4.24.7.1.6)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As per MIB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645C7">
              <w:rPr>
                <w:rFonts w:ascii="Helvetica" w:hAnsi="Helvetica" w:cs="Helvetica"/>
              </w:rPr>
              <w:t>inetCidrRouteIfIndex</w:t>
            </w:r>
            <w:proofErr w:type="spellEnd"/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(1.3.6.1.2.1.4.24.7.1.7)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Only support read operation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645C7">
              <w:rPr>
                <w:rFonts w:ascii="Helvetica" w:hAnsi="Helvetica" w:cs="Helvetica"/>
              </w:rPr>
              <w:t>inetCidrRouteType</w:t>
            </w:r>
            <w:proofErr w:type="spellEnd"/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(1.3.6.1.2.1.4.24.7.1.8)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 xml:space="preserve">There are only three types:  </w:t>
            </w:r>
            <w:proofErr w:type="spellStart"/>
            <w:r w:rsidRPr="002645C7">
              <w:rPr>
                <w:rFonts w:ascii="Helvetica" w:hAnsi="Helvetica" w:cs="Helvetica"/>
              </w:rPr>
              <w:t>remote,local</w:t>
            </w:r>
            <w:proofErr w:type="spellEnd"/>
            <w:r w:rsidRPr="002645C7">
              <w:rPr>
                <w:rFonts w:ascii="Helvetica" w:hAnsi="Helvetica" w:cs="Helvetica"/>
              </w:rPr>
              <w:t xml:space="preserve"> and </w:t>
            </w:r>
            <w:proofErr w:type="spellStart"/>
            <w:r w:rsidRPr="002645C7">
              <w:rPr>
                <w:rFonts w:ascii="Helvetica" w:hAnsi="Helvetica" w:cs="Helvetica"/>
              </w:rPr>
              <w:t>blackhole</w:t>
            </w:r>
            <w:proofErr w:type="spellEnd"/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Only support read operation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645C7">
              <w:rPr>
                <w:rFonts w:ascii="Helvetica" w:hAnsi="Helvetica" w:cs="Helvetica"/>
              </w:rPr>
              <w:t>inetCidrRouteProto</w:t>
            </w:r>
            <w:proofErr w:type="spellEnd"/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(1.3.6.1.2.1.4.24.7.1.9)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 xml:space="preserve">Support local, </w:t>
            </w:r>
            <w:proofErr w:type="spellStart"/>
            <w:r w:rsidRPr="00005134">
              <w:rPr>
                <w:rFonts w:ascii="Helvetica" w:hAnsi="Helvetica" w:cs="Helvetica"/>
              </w:rPr>
              <w:t>netmgmt</w:t>
            </w:r>
            <w:proofErr w:type="spellEnd"/>
            <w:r w:rsidRPr="002645C7">
              <w:rPr>
                <w:rFonts w:ascii="Helvetica" w:hAnsi="Helvetica" w:cs="Helvetica"/>
              </w:rPr>
              <w:t xml:space="preserve">, rip, </w:t>
            </w:r>
            <w:proofErr w:type="spellStart"/>
            <w:r w:rsidRPr="002645C7">
              <w:rPr>
                <w:rFonts w:ascii="Helvetica" w:hAnsi="Helvetica" w:cs="Helvetica"/>
              </w:rPr>
              <w:t>ospf</w:t>
            </w:r>
            <w:proofErr w:type="spellEnd"/>
            <w:r w:rsidRPr="002645C7">
              <w:rPr>
                <w:rFonts w:ascii="Helvetica" w:hAnsi="Helvetica" w:cs="Helvetica"/>
              </w:rPr>
              <w:t xml:space="preserve">, is-is, </w:t>
            </w:r>
            <w:proofErr w:type="spellStart"/>
            <w:r w:rsidRPr="002645C7">
              <w:rPr>
                <w:rFonts w:ascii="Helvetica" w:hAnsi="Helvetica" w:cs="Helvetica"/>
              </w:rPr>
              <w:t>bgp</w:t>
            </w:r>
            <w:proofErr w:type="spellEnd"/>
            <w:r w:rsidRPr="002645C7">
              <w:rPr>
                <w:rFonts w:ascii="Helvetica" w:hAnsi="Helvetica" w:cs="Helvetica"/>
              </w:rPr>
              <w:t>, other (means not specified).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645C7">
              <w:rPr>
                <w:rFonts w:ascii="Helvetica" w:hAnsi="Helvetica" w:cs="Helvetica"/>
              </w:rPr>
              <w:t>inetCidrRouteAge</w:t>
            </w:r>
            <w:proofErr w:type="spellEnd"/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(1.3.6.1.2.1.4.24.7.1.10)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As per MIB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645C7">
              <w:rPr>
                <w:rFonts w:ascii="Helvetica" w:hAnsi="Helvetica" w:cs="Helvetica"/>
              </w:rPr>
              <w:t>inetCidrRouteNextHopAS</w:t>
            </w:r>
            <w:proofErr w:type="spellEnd"/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(1.3.6.1.2.1.4.24.7.1.11)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 xml:space="preserve">The value is always 0, 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Only support read operation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inetCidrRouteMetric1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(1.3.6.1.2.1.4.24.7.1.12)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Interior metric of this route,     Only support read operation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inetCidrRouteMetric2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(1.3.6.1.2.1.4.24.7.1.13)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 xml:space="preserve">The value is always -1, 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Only support read operation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inetCidrRouteMetric3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(1.3.6.1.2.1.4.24.7.1.14)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 xml:space="preserve">The value is always -1, 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Only support read operation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inetCidrRouteMetric4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(1.3.6.1.2.1.4.24.7.1.15)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 xml:space="preserve">The value is always -1, 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Only support read operation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lastRenderedPageBreak/>
              <w:t>inetCidrRouteMetric5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(1.3.6.1.2.1.4.24.7.1.16)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 xml:space="preserve">The value is always -1, </w:t>
            </w:r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Only support read operation</w:t>
            </w:r>
          </w:p>
        </w:tc>
      </w:tr>
      <w:tr w:rsidR="0085420D" w:rsidRPr="00DA3D72" w:rsidTr="0091260D">
        <w:trPr>
          <w:cantSplit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proofErr w:type="spellStart"/>
            <w:r w:rsidRPr="002645C7">
              <w:rPr>
                <w:rFonts w:ascii="Helvetica" w:hAnsi="Helvetica" w:cs="Helvetica"/>
              </w:rPr>
              <w:t>inetCidrRouteStatus</w:t>
            </w:r>
            <w:proofErr w:type="spellEnd"/>
          </w:p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(1.3.6.1.2.1.4.24.7.1.17)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5420D" w:rsidRPr="002645C7" w:rsidRDefault="0085420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645C7">
              <w:rPr>
                <w:rFonts w:ascii="Helvetica" w:hAnsi="Helvetica" w:cs="Helvetica"/>
              </w:rPr>
              <w:t>Only support read operation</w:t>
            </w:r>
          </w:p>
        </w:tc>
      </w:tr>
    </w:tbl>
    <w:p w:rsidR="0020629E" w:rsidRPr="00991579" w:rsidRDefault="0020629E" w:rsidP="0085420D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09D" w:rsidRDefault="0000109D">
      <w:r>
        <w:separator/>
      </w:r>
    </w:p>
  </w:endnote>
  <w:endnote w:type="continuationSeparator" w:id="0">
    <w:p w:rsidR="0000109D" w:rsidRDefault="000010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2278A7">
      <w:fldChar w:fldCharType="begin"/>
    </w:r>
    <w:r>
      <w:instrText>PAGE</w:instrText>
    </w:r>
    <w:r w:rsidR="002278A7">
      <w:fldChar w:fldCharType="separate"/>
    </w:r>
    <w:r w:rsidR="000B1FCF">
      <w:rPr>
        <w:noProof/>
      </w:rPr>
      <w:t>1</w:t>
    </w:r>
    <w:r w:rsidR="002278A7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0B1FCF">
        <w:rPr>
          <w:noProof/>
        </w:rPr>
        <w:t>4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09D" w:rsidRDefault="0000109D">
      <w:r>
        <w:separator/>
      </w:r>
    </w:p>
  </w:footnote>
  <w:footnote w:type="continuationSeparator" w:id="0">
    <w:p w:rsidR="0000109D" w:rsidRDefault="000010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85420D" w:rsidRPr="0085420D">
      <w:t xml:space="preserve"> IP-FORWARD-MIB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109D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1FCF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8A7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420D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85420D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85420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85420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85420D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85420D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85420D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85420D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153C7-3CB9-4950-BEDF-F36CFC593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4</Pages>
  <Words>547</Words>
  <Characters>3118</Characters>
  <Application>Microsoft Office Word</Application>
  <DocSecurity>0</DocSecurity>
  <Lines>25</Lines>
  <Paragraphs>7</Paragraphs>
  <ScaleCrop>false</ScaleCrop>
  <Company/>
  <LinksUpToDate>false</LinksUpToDate>
  <CharactersWithSpaces>3658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21</cp:revision>
  <cp:lastPrinted>2010-05-04T10:01:00Z</cp:lastPrinted>
  <dcterms:created xsi:type="dcterms:W3CDTF">2014-07-11T01:33:00Z</dcterms:created>
  <dcterms:modified xsi:type="dcterms:W3CDTF">2014-09-23T09:55:00Z</dcterms:modified>
</cp:coreProperties>
</file>